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5F1CB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THRULBY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fl.1423-6)</w:t>
      </w:r>
    </w:p>
    <w:p w14:paraId="52B9BC7B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St.Margaret’s</w:t>
      </w:r>
      <w:proofErr w:type="spellEnd"/>
      <w:proofErr w:type="gramEnd"/>
      <w:r>
        <w:rPr>
          <w:rFonts w:cs="Times New Roman"/>
          <w:szCs w:val="24"/>
        </w:rPr>
        <w:t xml:space="preserve"> Church, Burgh, Norfolk.</w:t>
      </w:r>
    </w:p>
    <w:p w14:paraId="3A809C51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</w:p>
    <w:p w14:paraId="72F99CE6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</w:p>
    <w:p w14:paraId="6D051CB6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became Rector.</w:t>
      </w:r>
    </w:p>
    <w:p w14:paraId="782B6760" w14:textId="77777777" w:rsidR="007434AA" w:rsidRDefault="007434AA" w:rsidP="007434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429D86B" w14:textId="77777777" w:rsidR="007434AA" w:rsidRDefault="007434AA" w:rsidP="007434AA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152-6,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4460552A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</w:p>
    <w:p w14:paraId="3EB0135C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</w:p>
    <w:p w14:paraId="03E387DE" w14:textId="77777777" w:rsidR="007434AA" w:rsidRDefault="007434AA" w:rsidP="007434A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February 2024</w:t>
      </w:r>
    </w:p>
    <w:p w14:paraId="24C29E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96E85" w14:textId="77777777" w:rsidR="007434AA" w:rsidRDefault="007434AA" w:rsidP="009139A6">
      <w:r>
        <w:separator/>
      </w:r>
    </w:p>
  </w:endnote>
  <w:endnote w:type="continuationSeparator" w:id="0">
    <w:p w14:paraId="4C6A93B5" w14:textId="77777777" w:rsidR="007434AA" w:rsidRDefault="007434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DBF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852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32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20CE1" w14:textId="77777777" w:rsidR="007434AA" w:rsidRDefault="007434AA" w:rsidP="009139A6">
      <w:r>
        <w:separator/>
      </w:r>
    </w:p>
  </w:footnote>
  <w:footnote w:type="continuationSeparator" w:id="0">
    <w:p w14:paraId="3122E4A7" w14:textId="77777777" w:rsidR="007434AA" w:rsidRDefault="007434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6AF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6A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18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4AA"/>
    <w:rsid w:val="000666E0"/>
    <w:rsid w:val="002510B7"/>
    <w:rsid w:val="005C130B"/>
    <w:rsid w:val="007434A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B1927"/>
  <w15:chartTrackingRefBased/>
  <w15:docId w15:val="{5C249967-4F5B-460E-92B3-7F41C53E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2024-02-18T20:55:00Z</dcterms:created>
  <dcterms:modified xsi:type="dcterms:W3CDTF">2024-02-18T20:56:00Z</dcterms:modified>
</cp:coreProperties>
</file>